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OSBERNE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Bridgenorth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Shropshire,  into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land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Romsley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Alveley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Nordley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late</w:t>
      </w: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Fylilod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EB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21-129)</w:t>
      </w: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7274" w:rsidRDefault="004F7274" w:rsidP="004F7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  <w:bookmarkStart w:id="0" w:name="_GoBack"/>
      <w:bookmarkEnd w:id="0"/>
    </w:p>
    <w:sectPr w:rsidR="00DD5B8A" w:rsidRPr="004F7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274" w:rsidRDefault="004F7274" w:rsidP="00564E3C">
      <w:pPr>
        <w:spacing w:after="0" w:line="240" w:lineRule="auto"/>
      </w:pPr>
      <w:r>
        <w:separator/>
      </w:r>
    </w:p>
  </w:endnote>
  <w:endnote w:type="continuationSeparator" w:id="0">
    <w:p w:rsidR="004F7274" w:rsidRDefault="004F72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7274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274" w:rsidRDefault="004F7274" w:rsidP="00564E3C">
      <w:pPr>
        <w:spacing w:after="0" w:line="240" w:lineRule="auto"/>
      </w:pPr>
      <w:r>
        <w:separator/>
      </w:r>
    </w:p>
  </w:footnote>
  <w:footnote w:type="continuationSeparator" w:id="0">
    <w:p w:rsidR="004F7274" w:rsidRDefault="004F72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274"/>
    <w:rsid w:val="00372DC6"/>
    <w:rsid w:val="004F727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57CEC"/>
  <w15:chartTrackingRefBased/>
  <w15:docId w15:val="{C3696CF8-B2F3-4DA8-8B87-BFD27694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72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2015-12-05T16:55:00Z</dcterms:created>
  <dcterms:modified xsi:type="dcterms:W3CDTF">2015-12-05T16:55:00Z</dcterms:modified>
</cp:coreProperties>
</file>